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38157E9C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CONADIS-DAF-CM-2025-00</w:t>
                                    </w:r>
                                    <w:r w:rsidR="00EB6BC6">
                                      <w:rPr>
                                        <w:rStyle w:val="Style2"/>
                                        <w:sz w:val="18"/>
                                      </w:rPr>
                                      <w:t>1</w:t>
                                    </w:r>
                                    <w:r w:rsidR="002B4FA0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38157E9C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CONADIS-DAF-CM-2025-00</w:t>
                              </w:r>
                              <w:r w:rsidR="00EB6BC6">
                                <w:rPr>
                                  <w:rStyle w:val="Style2"/>
                                  <w:sz w:val="18"/>
                                </w:rPr>
                                <w:t>1</w:t>
                              </w:r>
                              <w:r w:rsidR="002B4FA0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2B4FA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2B4FA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2B4FA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27A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5945EC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FF0C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0D42189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 CONADIS</cp:lastModifiedBy>
  <cp:revision>5</cp:revision>
  <cp:lastPrinted>2011-03-04T18:48:00Z</cp:lastPrinted>
  <dcterms:created xsi:type="dcterms:W3CDTF">2025-06-30T22:42:00Z</dcterms:created>
  <dcterms:modified xsi:type="dcterms:W3CDTF">2025-07-18T13:40:00Z</dcterms:modified>
</cp:coreProperties>
</file>